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4596" w14:textId="77777777" w:rsidR="00E9787A" w:rsidRDefault="00E9787A">
      <w:pPr>
        <w:jc w:val="center"/>
        <w:rPr>
          <w:b/>
          <w:sz w:val="32"/>
        </w:rPr>
      </w:pPr>
    </w:p>
    <w:p w14:paraId="04197D03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0DD96AF" w14:textId="77777777" w:rsidR="00B57B99" w:rsidRDefault="00B57B99">
      <w:pPr>
        <w:jc w:val="center"/>
        <w:rPr>
          <w:b/>
          <w:sz w:val="48"/>
        </w:rPr>
      </w:pPr>
    </w:p>
    <w:p w14:paraId="55189E55" w14:textId="77777777" w:rsidR="00E9787A" w:rsidRDefault="00E9787A">
      <w:pPr>
        <w:jc w:val="center"/>
        <w:rPr>
          <w:b/>
          <w:sz w:val="32"/>
        </w:rPr>
      </w:pPr>
    </w:p>
    <w:p w14:paraId="2C7F14B2" w14:textId="77777777" w:rsidR="00E9787A" w:rsidRDefault="00E9787A">
      <w:pPr>
        <w:jc w:val="center"/>
        <w:rPr>
          <w:b/>
          <w:sz w:val="32"/>
        </w:rPr>
      </w:pPr>
    </w:p>
    <w:p w14:paraId="2249C722" w14:textId="3B3B5E4F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 w:rsidR="00A32179">
        <w:rPr>
          <w:b/>
          <w:sz w:val="28"/>
        </w:rPr>
        <w:tab/>
      </w:r>
      <w:r w:rsidR="00A32179" w:rsidRPr="00A32179">
        <w:rPr>
          <w:bCs/>
          <w:sz w:val="28"/>
        </w:rPr>
        <w:t>September 29, 2022</w:t>
      </w:r>
      <w:r>
        <w:rPr>
          <w:sz w:val="28"/>
        </w:rPr>
        <w:tab/>
      </w:r>
    </w:p>
    <w:p w14:paraId="03692E5C" w14:textId="71189827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 w:rsidR="00A32179">
        <w:rPr>
          <w:b/>
          <w:sz w:val="28"/>
        </w:rPr>
        <w:tab/>
      </w:r>
      <w:r w:rsidR="00A32179" w:rsidRPr="00A32179">
        <w:rPr>
          <w:bCs/>
          <w:sz w:val="28"/>
        </w:rPr>
        <w:t>September 26, 2022</w:t>
      </w:r>
      <w:r>
        <w:rPr>
          <w:sz w:val="28"/>
        </w:rPr>
        <w:tab/>
      </w:r>
    </w:p>
    <w:p w14:paraId="75242C14" w14:textId="3D1F88AB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 w:rsidR="00A32179">
        <w:rPr>
          <w:b/>
          <w:sz w:val="28"/>
        </w:rPr>
        <w:tab/>
      </w:r>
      <w:r w:rsidR="00A32179" w:rsidRPr="00A32179">
        <w:rPr>
          <w:bCs/>
          <w:sz w:val="28"/>
        </w:rPr>
        <w:t>10</w:t>
      </w:r>
      <w:r>
        <w:rPr>
          <w:sz w:val="28"/>
        </w:rPr>
        <w:tab/>
      </w:r>
    </w:p>
    <w:p w14:paraId="07BBDF00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4D66AD7C" w14:textId="39648404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A32179" w:rsidRPr="00A32179">
        <w:rPr>
          <w:bCs/>
          <w:sz w:val="28"/>
        </w:rPr>
        <w:t>Project No. 53385,</w:t>
      </w:r>
      <w:r w:rsidR="00A32179" w:rsidRPr="00A32179">
        <w:rPr>
          <w:b/>
          <w:sz w:val="28"/>
        </w:rPr>
        <w:t xml:space="preserve"> </w:t>
      </w:r>
      <w:r w:rsidR="00A32179" w:rsidRPr="00A32179">
        <w:rPr>
          <w:bCs/>
          <w:i/>
          <w:iCs/>
          <w:sz w:val="28"/>
        </w:rPr>
        <w:t>Project to Submit Emergency Operations Plans and Related Documents Under 16 TAC § 25.53</w:t>
      </w:r>
      <w:r w:rsidR="00A32179" w:rsidRPr="00A32179">
        <w:rPr>
          <w:sz w:val="28"/>
        </w:rPr>
        <w:t xml:space="preserve"> </w:t>
      </w:r>
    </w:p>
    <w:p w14:paraId="771A4782" w14:textId="77777777" w:rsidR="00E9787A" w:rsidRDefault="00E9787A">
      <w:pPr>
        <w:rPr>
          <w:sz w:val="28"/>
        </w:rPr>
      </w:pPr>
    </w:p>
    <w:p w14:paraId="463641C9" w14:textId="7F09FA7F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34C28">
        <w:rPr>
          <w:sz w:val="28"/>
        </w:rPr>
        <w:t xml:space="preserve">Weather Emergency Preparedness Report </w:t>
      </w:r>
      <w:r w:rsidR="00A32179">
        <w:rPr>
          <w:sz w:val="28"/>
        </w:rPr>
        <w:t>Discussion and Possible Action</w:t>
      </w:r>
    </w:p>
    <w:p w14:paraId="2A8683BA" w14:textId="77777777" w:rsidR="00E9787A" w:rsidRDefault="00E9787A">
      <w:pPr>
        <w:rPr>
          <w:sz w:val="28"/>
        </w:rPr>
      </w:pPr>
    </w:p>
    <w:p w14:paraId="057849E5" w14:textId="77777777" w:rsidR="00E9787A" w:rsidRDefault="00E9787A">
      <w:pPr>
        <w:rPr>
          <w:sz w:val="28"/>
        </w:rPr>
      </w:pPr>
    </w:p>
    <w:p w14:paraId="72B78911" w14:textId="77777777" w:rsidR="00E9787A" w:rsidRDefault="00E9787A">
      <w:pPr>
        <w:rPr>
          <w:sz w:val="28"/>
        </w:rPr>
      </w:pPr>
    </w:p>
    <w:p w14:paraId="7B0C88EE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2AEE02C8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179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34C28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46C92"/>
    <w:rsid w:val="00895126"/>
    <w:rsid w:val="008B5E8B"/>
    <w:rsid w:val="009A18C8"/>
    <w:rsid w:val="009D7535"/>
    <w:rsid w:val="009E274D"/>
    <w:rsid w:val="00A32179"/>
    <w:rsid w:val="00A61048"/>
    <w:rsid w:val="00A85A69"/>
    <w:rsid w:val="00A917DF"/>
    <w:rsid w:val="00A936C8"/>
    <w:rsid w:val="00A9623D"/>
    <w:rsid w:val="00AE061B"/>
    <w:rsid w:val="00AF1C9C"/>
    <w:rsid w:val="00B3149E"/>
    <w:rsid w:val="00B57B99"/>
    <w:rsid w:val="00BE3887"/>
    <w:rsid w:val="00BF0DAB"/>
    <w:rsid w:val="00C1666A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31164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1E567"/>
  <w15:docId w15:val="{F2FC5235-64E0-4DC1-928D-1D704A9D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OMCover</Template>
  <TotalTime>2</TotalTime>
  <Pages>1</Pages>
  <Words>45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Harris, T.</dc:creator>
  <cp:lastModifiedBy>Therese Harris</cp:lastModifiedBy>
  <cp:revision>2</cp:revision>
  <cp:lastPrinted>2019-04-22T14:03:00Z</cp:lastPrinted>
  <dcterms:created xsi:type="dcterms:W3CDTF">2022-09-26T16:35:00Z</dcterms:created>
  <dcterms:modified xsi:type="dcterms:W3CDTF">2022-09-26T16:35:00Z</dcterms:modified>
</cp:coreProperties>
</file>